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064" w:rsidRDefault="003C2064" w:rsidP="00013EBE">
      <w:pPr>
        <w:pStyle w:val="Heading1"/>
        <w:jc w:val="center"/>
        <w:rPr>
          <w:rFonts w:ascii="Monotype Corsiva" w:hAnsi="Monotype Corsiva" w:cs="Monotype Corsiva"/>
          <w:color w:val="000000"/>
          <w:sz w:val="36"/>
          <w:szCs w:val="36"/>
        </w:rPr>
      </w:pPr>
    </w:p>
    <w:p w:rsidR="003C2064" w:rsidRDefault="003C2064" w:rsidP="00013EBE">
      <w:pPr>
        <w:pStyle w:val="Heading1"/>
        <w:jc w:val="center"/>
        <w:rPr>
          <w:rFonts w:ascii="Monotype Corsiva" w:hAnsi="Monotype Corsiva" w:cs="Monotype Corsiva"/>
          <w:color w:val="000000"/>
          <w:sz w:val="36"/>
          <w:szCs w:val="36"/>
        </w:rPr>
      </w:pPr>
    </w:p>
    <w:p w:rsidR="003C2064" w:rsidRPr="008E44FC" w:rsidRDefault="003C2064" w:rsidP="008E44FC">
      <w:pPr>
        <w:pStyle w:val="Heading1"/>
        <w:jc w:val="center"/>
        <w:rPr>
          <w:rFonts w:ascii="Monotype Corsiva" w:hAnsi="Monotype Corsiva" w:cs="Monotype Corsiva"/>
          <w:color w:val="000000"/>
          <w:sz w:val="170"/>
          <w:szCs w:val="170"/>
        </w:rPr>
      </w:pPr>
      <w:r w:rsidRPr="008E44FC">
        <w:rPr>
          <w:rFonts w:ascii="Monotype Corsiva" w:hAnsi="Monotype Corsiva" w:cs="Monotype Corsiva"/>
          <w:color w:val="000000"/>
          <w:sz w:val="170"/>
          <w:szCs w:val="170"/>
        </w:rPr>
        <w:t xml:space="preserve">Моя любимая </w:t>
      </w:r>
      <w:r>
        <w:rPr>
          <w:rFonts w:ascii="Monotype Corsiva" w:hAnsi="Monotype Corsiva" w:cs="Monotype Corsiva"/>
          <w:color w:val="000000"/>
          <w:sz w:val="170"/>
          <w:szCs w:val="170"/>
        </w:rPr>
        <w:t xml:space="preserve">  </w:t>
      </w:r>
      <w:r w:rsidRPr="008E44FC">
        <w:rPr>
          <w:rFonts w:ascii="Monotype Corsiva" w:hAnsi="Monotype Corsiva" w:cs="Monotype Corsiva"/>
          <w:color w:val="000000"/>
          <w:sz w:val="170"/>
          <w:szCs w:val="170"/>
        </w:rPr>
        <w:t>улица.</w:t>
      </w:r>
    </w:p>
    <w:p w:rsidR="003C2064" w:rsidRPr="00035970" w:rsidRDefault="003C2064" w:rsidP="00013EBE">
      <w:pPr>
        <w:pStyle w:val="Heading1"/>
        <w:jc w:val="center"/>
        <w:rPr>
          <w:rFonts w:ascii="Times New Roman" w:hAnsi="Times New Roman" w:cs="Times New Roman"/>
          <w:b w:val="0"/>
          <w:bCs w:val="0"/>
          <w:color w:val="000000"/>
          <w:sz w:val="32"/>
          <w:szCs w:val="32"/>
        </w:rPr>
      </w:pPr>
      <w:r w:rsidRPr="00035970">
        <w:rPr>
          <w:rFonts w:ascii="Times New Roman" w:hAnsi="Times New Roman" w:cs="Times New Roman"/>
          <w:b w:val="0"/>
          <w:bCs w:val="0"/>
          <w:color w:val="000000"/>
          <w:sz w:val="32"/>
          <w:szCs w:val="32"/>
        </w:rPr>
        <w:t xml:space="preserve">                                   Работу выполнила: Холоденина Эльвира</w:t>
      </w:r>
    </w:p>
    <w:p w:rsidR="003C2064" w:rsidRPr="00035970" w:rsidRDefault="003C2064" w:rsidP="008E44FC">
      <w:pPr>
        <w:rPr>
          <w:rFonts w:ascii="Times New Roman" w:hAnsi="Times New Roman" w:cs="Times New Roman"/>
          <w:sz w:val="32"/>
          <w:szCs w:val="32"/>
        </w:rPr>
      </w:pPr>
      <w:r w:rsidRPr="00035970">
        <w:rPr>
          <w:rFonts w:ascii="Times New Roman" w:hAnsi="Times New Roman" w:cs="Times New Roman"/>
          <w:sz w:val="32"/>
          <w:szCs w:val="32"/>
        </w:rPr>
        <w:t xml:space="preserve">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035970">
        <w:rPr>
          <w:rFonts w:ascii="Times New Roman" w:hAnsi="Times New Roman" w:cs="Times New Roman"/>
          <w:sz w:val="32"/>
          <w:szCs w:val="32"/>
        </w:rPr>
        <w:t>Ученица 8 «В» класса МОУ СОШ №7</w:t>
      </w:r>
    </w:p>
    <w:p w:rsidR="003C2064" w:rsidRPr="00035970" w:rsidRDefault="003C2064" w:rsidP="008E44FC">
      <w:pPr>
        <w:rPr>
          <w:rFonts w:ascii="Times New Roman" w:hAnsi="Times New Roman" w:cs="Times New Roman"/>
          <w:sz w:val="32"/>
          <w:szCs w:val="32"/>
        </w:rPr>
      </w:pPr>
      <w:r w:rsidRPr="00035970">
        <w:rPr>
          <w:rFonts w:ascii="Times New Roman" w:hAnsi="Times New Roman" w:cs="Times New Roman"/>
          <w:sz w:val="32"/>
          <w:szCs w:val="32"/>
        </w:rPr>
        <w:t xml:space="preserve">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035970">
        <w:rPr>
          <w:rFonts w:ascii="Times New Roman" w:hAnsi="Times New Roman" w:cs="Times New Roman"/>
          <w:sz w:val="32"/>
          <w:szCs w:val="32"/>
        </w:rPr>
        <w:t xml:space="preserve">Руководитель: Соколова М.М.                            </w:t>
      </w:r>
    </w:p>
    <w:p w:rsidR="003C2064" w:rsidRPr="00035970" w:rsidRDefault="003C2064" w:rsidP="00013EBE">
      <w:pPr>
        <w:pStyle w:val="Heading1"/>
        <w:jc w:val="center"/>
        <w:rPr>
          <w:rFonts w:ascii="Monotype Corsiva" w:hAnsi="Monotype Corsiva" w:cs="Monotype Corsiva"/>
          <w:b w:val="0"/>
          <w:bCs w:val="0"/>
          <w:color w:val="000000"/>
          <w:sz w:val="36"/>
          <w:szCs w:val="36"/>
        </w:rPr>
      </w:pPr>
    </w:p>
    <w:p w:rsidR="003C2064" w:rsidRDefault="003C2064" w:rsidP="00013EBE">
      <w:pPr>
        <w:pStyle w:val="Heading1"/>
        <w:jc w:val="center"/>
        <w:rPr>
          <w:rFonts w:ascii="Monotype Corsiva" w:hAnsi="Monotype Corsiva" w:cs="Monotype Corsiva"/>
          <w:color w:val="000000"/>
          <w:sz w:val="36"/>
          <w:szCs w:val="36"/>
        </w:rPr>
      </w:pPr>
    </w:p>
    <w:p w:rsidR="003C2064" w:rsidRDefault="003C2064" w:rsidP="00630A56">
      <w:pPr>
        <w:pStyle w:val="Heading1"/>
        <w:rPr>
          <w:rFonts w:ascii="Monotype Corsiva" w:hAnsi="Monotype Corsiva" w:cs="Monotype Corsiva"/>
          <w:color w:val="000000"/>
          <w:sz w:val="36"/>
          <w:szCs w:val="36"/>
        </w:rPr>
      </w:pPr>
    </w:p>
    <w:p w:rsidR="003C2064" w:rsidRDefault="003C2064" w:rsidP="00630A56"/>
    <w:p w:rsidR="003C2064" w:rsidRPr="00630A56" w:rsidRDefault="003C2064" w:rsidP="00630A56"/>
    <w:p w:rsidR="003C2064" w:rsidRDefault="003C2064" w:rsidP="00013EBE">
      <w:pPr>
        <w:pStyle w:val="Heading1"/>
        <w:jc w:val="center"/>
        <w:rPr>
          <w:rFonts w:ascii="Monotype Corsiva" w:hAnsi="Monotype Corsiva" w:cs="Monotype Corsiva"/>
          <w:color w:val="000000"/>
          <w:sz w:val="36"/>
          <w:szCs w:val="36"/>
        </w:rPr>
      </w:pPr>
    </w:p>
    <w:p w:rsidR="003C2064" w:rsidRPr="007114D8" w:rsidRDefault="003C2064" w:rsidP="00013EBE">
      <w:pPr>
        <w:pStyle w:val="Heading1"/>
        <w:jc w:val="center"/>
        <w:rPr>
          <w:rFonts w:ascii="Monotype Corsiva" w:hAnsi="Monotype Corsiva" w:cs="Monotype Corsiva"/>
          <w:color w:val="000000"/>
          <w:sz w:val="36"/>
          <w:szCs w:val="36"/>
        </w:rPr>
      </w:pPr>
      <w:r w:rsidRPr="007114D8">
        <w:rPr>
          <w:rFonts w:ascii="Monotype Corsiva" w:hAnsi="Monotype Corsiva" w:cs="Monotype Corsiva"/>
          <w:color w:val="000000"/>
          <w:sz w:val="36"/>
          <w:szCs w:val="36"/>
        </w:rPr>
        <w:t xml:space="preserve">Моя любимая улица.  </w:t>
      </w:r>
    </w:p>
    <w:p w:rsidR="003C2064" w:rsidRPr="007114D8" w:rsidRDefault="003C2064" w:rsidP="00013EBE">
      <w:pPr>
        <w:ind w:right="283" w:firstLine="426"/>
        <w:jc w:val="both"/>
        <w:rPr>
          <w:rFonts w:ascii="Monotype Corsiva" w:hAnsi="Monotype Corsiva" w:cs="Monotype Corsiva"/>
          <w:color w:val="000000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s1026" type="#_x0000_t75" alt="улица.jpg....jpg" style="position:absolute;left:0;text-align:left;margin-left:0;margin-top:0;width:242.25pt;height:276pt;z-index:-251658240;visibility:visible;mso-position-horizontal:left;mso-position-horizontal-relative:margin;mso-position-vertical:center;mso-position-vertical-relative:margin">
            <v:imagedata r:id="rId4" o:title=""/>
            <w10:wrap type="square" anchorx="margin" anchory="margin"/>
          </v:shape>
        </w:pict>
      </w:r>
      <w:r w:rsidRPr="007114D8">
        <w:rPr>
          <w:rFonts w:ascii="Monotype Corsiva" w:hAnsi="Monotype Corsiva" w:cs="Monotype Corsiva"/>
          <w:color w:val="000000"/>
          <w:sz w:val="28"/>
          <w:szCs w:val="28"/>
        </w:rPr>
        <w:t>Моя любимая улица находится в Советском районе нашего города в поселке Сахарный Дол. Она дорога мне с раннего детства. Всего на поселке шестнадцать улиц. Центральная из них имени братьев Игнатовых-партизан, которые геройски погибли в борьбе с фашистами в Великую отечественную войну. Перпендикулярно к ней проходит моя любимая улица Сорочинская, на которой в частном бревенчатом доме со своими питомцами живет мой дед. Его питомцы - мои четвероногие друзья. Это собака по кличке «Кума» и пушистый персидский кот «Персик». На этой улице прошло мое детство. Сюда привозили меня на лето папа и мама погостить у бабушки и дедушки, отдохнуть на свежем лесном воздухе. А  мне надо было «оторваться» со сверстниками вдали от родителей под ласковой опекой бабушки и рассудительными указаниями деда. На Сорочинской улице живут простые и гостеприимные добрые люди, которые приехали сюда жить со всех краев бывшего Советского Союза. Улица очень многонациональна и дружна. Соседи помогают друг другу и ходят по праздникам в гости. Единство этих людей передается из поколения в поколение, невзирая на политические изменения в нашей стране. Моя улица утопает в зелени фруктовых садов. Около тротуаров по всей улице произрастают кустарники: дикая роза, шиповник, жасмин, сирень и множество цветов. У дома деда, он - старейшина в нашем роду, растут три полувековые березы, которые посадил мой прадед. Летом под березами растут грибы - подберезовики, а осенью опята. Примечательна улица и тем, что по ней можно пройти к трем озерам на Щелоковском хуторе - любимому месту отдыха горожан. Здесь можно  попить вкусной родниковой водички, искупаться в чистом озере, позагорать на белоснежном песке. Улица заканчивается территорией музея «Жителей Поволжья», который посещают не только жители нашей области, но и иностранцы.</w:t>
      </w:r>
    </w:p>
    <w:p w:rsidR="003C2064" w:rsidRPr="007114D8" w:rsidRDefault="003C2064" w:rsidP="00013EBE">
      <w:pPr>
        <w:ind w:right="283" w:firstLine="426"/>
        <w:jc w:val="both"/>
        <w:rPr>
          <w:rFonts w:ascii="Monotype Corsiva" w:hAnsi="Monotype Corsiva" w:cs="Monotype Corsiva"/>
          <w:color w:val="000000"/>
          <w:sz w:val="28"/>
          <w:szCs w:val="28"/>
        </w:rPr>
      </w:pPr>
      <w:r w:rsidRPr="007114D8">
        <w:rPr>
          <w:rFonts w:ascii="Monotype Corsiva" w:hAnsi="Monotype Corsiva" w:cs="Monotype Corsiva"/>
          <w:color w:val="000000"/>
          <w:sz w:val="28"/>
          <w:szCs w:val="28"/>
        </w:rPr>
        <w:t>Прошли годы. Я выросла. Учусь в восьмом классе. Но когда я приезжаю на эту улицу и сижу за столом в саду у деда, слушая трели соловьев, я понимаю, почему эта улица самая родная для меня. На ней любовь к жизни и природе проявляется во всем единстве!</w:t>
      </w:r>
    </w:p>
    <w:sectPr w:rsidR="003C2064" w:rsidRPr="007114D8" w:rsidSect="007114D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15FA"/>
    <w:rsid w:val="00013EBE"/>
    <w:rsid w:val="00035970"/>
    <w:rsid w:val="0007213B"/>
    <w:rsid w:val="00150305"/>
    <w:rsid w:val="001C42F9"/>
    <w:rsid w:val="00254282"/>
    <w:rsid w:val="003432E1"/>
    <w:rsid w:val="003940C9"/>
    <w:rsid w:val="003A0D4B"/>
    <w:rsid w:val="003C2064"/>
    <w:rsid w:val="004B5E38"/>
    <w:rsid w:val="005226DA"/>
    <w:rsid w:val="00630A56"/>
    <w:rsid w:val="00660BD1"/>
    <w:rsid w:val="006F18F9"/>
    <w:rsid w:val="007114D8"/>
    <w:rsid w:val="007E15FA"/>
    <w:rsid w:val="00880148"/>
    <w:rsid w:val="00884DD3"/>
    <w:rsid w:val="008E30FC"/>
    <w:rsid w:val="008E44FC"/>
    <w:rsid w:val="00B02C93"/>
    <w:rsid w:val="00BA784C"/>
    <w:rsid w:val="00BD6EAB"/>
    <w:rsid w:val="00D45F35"/>
    <w:rsid w:val="00D9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D4B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EBE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13EBE"/>
    <w:rPr>
      <w:rFonts w:ascii="Cambria" w:hAnsi="Cambria" w:cs="Cambria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711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14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205</TotalTime>
  <Pages>2</Pages>
  <Words>349</Words>
  <Characters>1995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ШКОЛА</cp:lastModifiedBy>
  <cp:revision>6</cp:revision>
  <dcterms:created xsi:type="dcterms:W3CDTF">2011-01-16T17:17:00Z</dcterms:created>
  <dcterms:modified xsi:type="dcterms:W3CDTF">2011-03-17T08:21:00Z</dcterms:modified>
</cp:coreProperties>
</file>